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B1" w:rsidRDefault="00B21EB1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B21EB1" w:rsidRPr="004C163C" w:rsidRDefault="00B21EB1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B21EB1" w:rsidRPr="004B444B" w:rsidRDefault="00B21EB1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B21EB1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B21EB1" w:rsidRPr="004B444B" w:rsidRDefault="00B21EB1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B21EB1" w:rsidRDefault="00B21EB1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B21EB1" w:rsidRPr="00EE63B7" w:rsidRDefault="00B21EB1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E63B7">
        <w:rPr>
          <w:color w:val="auto"/>
          <w:lang w:eastAsia="pl-PL"/>
        </w:rPr>
        <w:t>na potrzeby postępowania o udzielenie zamówienia publicznego  pn.</w:t>
      </w:r>
    </w:p>
    <w:p w:rsidR="00B21EB1" w:rsidRPr="00EE63B7" w:rsidRDefault="00B21EB1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EE63B7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4E0F72">
        <w:rPr>
          <w:b/>
          <w:bCs/>
          <w:color w:val="auto"/>
          <w:lang w:eastAsia="pl-PL"/>
        </w:rPr>
        <w:t>„</w:t>
      </w:r>
      <w:bookmarkEnd w:id="0"/>
      <w:r w:rsidRPr="004E0F72">
        <w:rPr>
          <w:b/>
          <w:color w:val="auto"/>
          <w:sz w:val="32"/>
          <w:szCs w:val="32"/>
        </w:rPr>
        <w:t>Jedno miejsce, wiele możliwości – modernizacja i doposażenie Sali wiejskiej w Lasocicach</w:t>
      </w:r>
      <w:r w:rsidRPr="004E0F72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4E0F72">
        <w:rPr>
          <w:i/>
          <w:color w:val="auto"/>
          <w:sz w:val="28"/>
          <w:szCs w:val="28"/>
          <w:lang w:eastAsia="pl-PL"/>
        </w:rPr>
        <w:t>,</w:t>
      </w:r>
      <w:r w:rsidRPr="00EE63B7">
        <w:rPr>
          <w:i/>
          <w:color w:val="auto"/>
          <w:lang w:eastAsia="pl-PL"/>
        </w:rPr>
        <w:t xml:space="preserve"> </w:t>
      </w:r>
    </w:p>
    <w:p w:rsidR="00B21EB1" w:rsidRPr="00275863" w:rsidRDefault="00B21EB1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B21EB1" w:rsidRPr="00237778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B21EB1" w:rsidRPr="00237778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B21EB1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B21EB1" w:rsidRPr="00237778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21EB1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B21EB1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B21EB1" w:rsidRPr="00237778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B21EB1" w:rsidRPr="00237778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21EB1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B21EB1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B21EB1" w:rsidRPr="00237778" w:rsidRDefault="00B21EB1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B21EB1" w:rsidRDefault="00B21EB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21EB1" w:rsidRDefault="00B21EB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21EB1" w:rsidRDefault="00B21EB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B21EB1" w:rsidRDefault="00B21EB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B21EB1" w:rsidRDefault="00B21EB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B21EB1" w:rsidRDefault="00B21EB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B21EB1" w:rsidRPr="00B945C8" w:rsidRDefault="00B21EB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B21EB1" w:rsidRPr="004C163C" w:rsidRDefault="00B21EB1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B21EB1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EB1" w:rsidRDefault="00B21EB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B21EB1" w:rsidRDefault="00B21EB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EB1" w:rsidRDefault="00B21EB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B21EB1" w:rsidRDefault="00B21EB1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B1" w:rsidRPr="00C6428A" w:rsidRDefault="00B21EB1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 w:rsidRPr="00CB3CC1">
      <w:rPr>
        <w:noProof/>
        <w:color w:val="auto"/>
        <w:lang w:eastAsia="pl-PL"/>
      </w:rPr>
      <w:t>P.271.</w:t>
    </w:r>
    <w:r>
      <w:rPr>
        <w:noProof/>
        <w:color w:val="auto"/>
        <w:lang w:eastAsia="pl-PL"/>
      </w:rPr>
      <w:t>23</w:t>
    </w:r>
    <w:r w:rsidRPr="00CB3CC1">
      <w:rPr>
        <w:noProof/>
        <w:color w:val="auto"/>
        <w:lang w:eastAsia="pl-PL"/>
      </w:rPr>
      <w:t>.2026</w:t>
    </w:r>
  </w:p>
  <w:p w:rsidR="00B21EB1" w:rsidRPr="00237778" w:rsidRDefault="00B21EB1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47934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95FED"/>
    <w:rsid w:val="001B01D4"/>
    <w:rsid w:val="001B0720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C367E"/>
    <w:rsid w:val="002C4333"/>
    <w:rsid w:val="002C666A"/>
    <w:rsid w:val="002E4FFE"/>
    <w:rsid w:val="002E580B"/>
    <w:rsid w:val="00311428"/>
    <w:rsid w:val="003120EC"/>
    <w:rsid w:val="00320119"/>
    <w:rsid w:val="003235FF"/>
    <w:rsid w:val="003559F4"/>
    <w:rsid w:val="003622B8"/>
    <w:rsid w:val="003804A4"/>
    <w:rsid w:val="003A0CA7"/>
    <w:rsid w:val="003A5856"/>
    <w:rsid w:val="003B56BC"/>
    <w:rsid w:val="003B7CB8"/>
    <w:rsid w:val="003E49F3"/>
    <w:rsid w:val="003F484B"/>
    <w:rsid w:val="003F4FF7"/>
    <w:rsid w:val="003F71B6"/>
    <w:rsid w:val="003F76F3"/>
    <w:rsid w:val="004068F5"/>
    <w:rsid w:val="00420257"/>
    <w:rsid w:val="00424EDE"/>
    <w:rsid w:val="00431949"/>
    <w:rsid w:val="004475A2"/>
    <w:rsid w:val="00450389"/>
    <w:rsid w:val="00456744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0F72"/>
    <w:rsid w:val="004E32E9"/>
    <w:rsid w:val="005217E1"/>
    <w:rsid w:val="00535584"/>
    <w:rsid w:val="00536957"/>
    <w:rsid w:val="005462DA"/>
    <w:rsid w:val="005670FC"/>
    <w:rsid w:val="00572741"/>
    <w:rsid w:val="00575559"/>
    <w:rsid w:val="005842C5"/>
    <w:rsid w:val="00594C52"/>
    <w:rsid w:val="005A7C3F"/>
    <w:rsid w:val="005B26CE"/>
    <w:rsid w:val="005B3600"/>
    <w:rsid w:val="005D1B38"/>
    <w:rsid w:val="005D6DC5"/>
    <w:rsid w:val="005D71C3"/>
    <w:rsid w:val="005F015E"/>
    <w:rsid w:val="005F2313"/>
    <w:rsid w:val="00607622"/>
    <w:rsid w:val="00616D96"/>
    <w:rsid w:val="0064502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C3439"/>
    <w:rsid w:val="007E7456"/>
    <w:rsid w:val="007F057E"/>
    <w:rsid w:val="007F25E5"/>
    <w:rsid w:val="008067E0"/>
    <w:rsid w:val="00811BC0"/>
    <w:rsid w:val="00814084"/>
    <w:rsid w:val="00817F8E"/>
    <w:rsid w:val="00820C2C"/>
    <w:rsid w:val="008304DC"/>
    <w:rsid w:val="008554A8"/>
    <w:rsid w:val="008618A2"/>
    <w:rsid w:val="0086602B"/>
    <w:rsid w:val="008A5647"/>
    <w:rsid w:val="008B6645"/>
    <w:rsid w:val="008C3FC8"/>
    <w:rsid w:val="008D42BC"/>
    <w:rsid w:val="008E2097"/>
    <w:rsid w:val="0090043C"/>
    <w:rsid w:val="00914AA0"/>
    <w:rsid w:val="009156EB"/>
    <w:rsid w:val="00927198"/>
    <w:rsid w:val="009425E6"/>
    <w:rsid w:val="00947F9D"/>
    <w:rsid w:val="00955B77"/>
    <w:rsid w:val="00983108"/>
    <w:rsid w:val="00986F94"/>
    <w:rsid w:val="009926BF"/>
    <w:rsid w:val="009928FB"/>
    <w:rsid w:val="00992D3F"/>
    <w:rsid w:val="009936CC"/>
    <w:rsid w:val="009A1E62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2741F"/>
    <w:rsid w:val="00A30882"/>
    <w:rsid w:val="00A35F2E"/>
    <w:rsid w:val="00A54E43"/>
    <w:rsid w:val="00A64DA9"/>
    <w:rsid w:val="00A72A30"/>
    <w:rsid w:val="00A74898"/>
    <w:rsid w:val="00A771CF"/>
    <w:rsid w:val="00A84687"/>
    <w:rsid w:val="00A87BAE"/>
    <w:rsid w:val="00AC43B1"/>
    <w:rsid w:val="00AD2C0B"/>
    <w:rsid w:val="00AE0107"/>
    <w:rsid w:val="00B0094A"/>
    <w:rsid w:val="00B15474"/>
    <w:rsid w:val="00B15D03"/>
    <w:rsid w:val="00B1658C"/>
    <w:rsid w:val="00B21EB1"/>
    <w:rsid w:val="00B26632"/>
    <w:rsid w:val="00B348C6"/>
    <w:rsid w:val="00B36A81"/>
    <w:rsid w:val="00B37597"/>
    <w:rsid w:val="00B672DE"/>
    <w:rsid w:val="00B8056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3385E"/>
    <w:rsid w:val="00C555CE"/>
    <w:rsid w:val="00C55DF0"/>
    <w:rsid w:val="00C61D48"/>
    <w:rsid w:val="00C640FB"/>
    <w:rsid w:val="00C6428A"/>
    <w:rsid w:val="00C65BF3"/>
    <w:rsid w:val="00C72A5B"/>
    <w:rsid w:val="00CB3CC1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75D78"/>
    <w:rsid w:val="00E93D27"/>
    <w:rsid w:val="00E97E59"/>
    <w:rsid w:val="00EA4A1B"/>
    <w:rsid w:val="00EC6D92"/>
    <w:rsid w:val="00ED231A"/>
    <w:rsid w:val="00EE5462"/>
    <w:rsid w:val="00EE63B7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B09FB"/>
    <w:rsid w:val="00FB5FBE"/>
    <w:rsid w:val="00FC1CF1"/>
    <w:rsid w:val="00FE1FA9"/>
    <w:rsid w:val="00FE30BB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72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214</Words>
  <Characters>1285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55</cp:revision>
  <dcterms:created xsi:type="dcterms:W3CDTF">2021-04-20T12:41:00Z</dcterms:created>
  <dcterms:modified xsi:type="dcterms:W3CDTF">2026-07-09T09:40:00Z</dcterms:modified>
</cp:coreProperties>
</file>